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11C3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C11C3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C11C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C11C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C11C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C11C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C11C3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C11C31" w:rsidRPr="00C11C31">
          <w:rPr>
            <w:b w:val="0"/>
          </w:rPr>
          <w:t xml:space="preserve"> 1.4.0.1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C11C31" w:rsidP="00232C8F">
            <w:pPr>
              <w:rPr>
                <w:i/>
              </w:rPr>
            </w:pPr>
            <w:r>
              <w:rPr>
                <w:i/>
              </w:rPr>
              <w:t>Шеф-повар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C11C31" w:rsidP="00232C8F">
            <w:r>
              <w:t>27610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C11C31" w:rsidRPr="00C11C31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C11C31" w:rsidRPr="00C11C31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71588D">
        <w:fldChar w:fldCharType="begin"/>
      </w:r>
      <w:r w:rsidR="0071588D">
        <w:instrText xml:space="preserve"> DOCVARIABLE "etks_info" \* MERGEFORMAT </w:instrText>
      </w:r>
      <w:r w:rsidR="0071588D">
        <w:fldChar w:fldCharType="separate"/>
      </w:r>
      <w:r w:rsidR="00C11C31" w:rsidRPr="00C11C31">
        <w:rPr>
          <w:i/>
          <w:u w:val="single"/>
        </w:rPr>
        <w:t xml:space="preserve">   Квалификационный справочник должностей руководителей, специалистов и других служащих, утвержден Постановлением Минтруда РФ от 21 августа 1998г. N 37. Раздел I. Общеотраслевые квалификационные характеристики должностей работников, занятых на предприятиях, в учреждениях и организациях. Должности руководителей</w:t>
      </w:r>
      <w:proofErr w:type="gramStart"/>
      <w:r w:rsidR="00C11C31" w:rsidRPr="00C11C31">
        <w:rPr>
          <w:i/>
          <w:u w:val="single"/>
        </w:rPr>
        <w:t>.</w:t>
      </w:r>
      <w:proofErr w:type="gramEnd"/>
      <w:r w:rsidR="0071588D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>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C11C31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C11C31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C11C31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C11C31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C11C31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C11C31" w:rsidP="0098630F">
            <w:pPr>
              <w:jc w:val="center"/>
            </w:pPr>
            <w:r>
              <w:t>047-159-592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963FCC" w:rsidRDefault="00481C22" w:rsidP="00A20882">
      <w:pPr>
        <w:jc w:val="both"/>
        <w:rPr>
          <w:i/>
          <w:lang w:val="en-US"/>
        </w:rPr>
      </w:pPr>
      <w:r w:rsidRPr="00776AA2">
        <w:rPr>
          <w:b/>
        </w:rPr>
        <w:t>Строка</w:t>
      </w:r>
      <w:r w:rsidRPr="00963FCC">
        <w:rPr>
          <w:b/>
          <w:lang w:val="en-US"/>
        </w:rPr>
        <w:t xml:space="preserve"> 022.</w:t>
      </w:r>
      <w:r w:rsidRPr="00710271">
        <w:t>Используемое</w:t>
      </w:r>
      <w:r w:rsidRPr="00963FCC">
        <w:rPr>
          <w:lang w:val="en-US"/>
        </w:rPr>
        <w:t xml:space="preserve"> </w:t>
      </w:r>
      <w:r w:rsidRPr="00710271">
        <w:t>оборудование</w:t>
      </w:r>
      <w:r w:rsidRPr="00963FCC">
        <w:rPr>
          <w:lang w:val="en-US"/>
        </w:rPr>
        <w:t>:</w:t>
      </w:r>
      <w:r w:rsidR="0071588D">
        <w:fldChar w:fldCharType="begin"/>
      </w:r>
      <w:r w:rsidR="0071588D" w:rsidRPr="001A7C95">
        <w:rPr>
          <w:lang w:val="en-US"/>
        </w:rPr>
        <w:instrText xml:space="preserve"> DOCVARIABLE oborud \* MERGEFORMAT </w:instrText>
      </w:r>
      <w:r w:rsidR="0071588D">
        <w:fldChar w:fldCharType="separate"/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плиты</w:t>
      </w:r>
      <w:r w:rsidR="00C11C31" w:rsidRPr="00C11C31">
        <w:rPr>
          <w:rStyle w:val="aa"/>
          <w:i/>
          <w:lang w:val="en-US"/>
        </w:rPr>
        <w:t xml:space="preserve"> </w:t>
      </w:r>
      <w:proofErr w:type="spellStart"/>
      <w:r w:rsidR="00C11C31" w:rsidRPr="00C11C31">
        <w:rPr>
          <w:rStyle w:val="aa"/>
          <w:i/>
          <w:lang w:val="en-US"/>
        </w:rPr>
        <w:t>Abat</w:t>
      </w:r>
      <w:proofErr w:type="spellEnd"/>
      <w:r w:rsidR="00C11C31" w:rsidRPr="00C11C31">
        <w:rPr>
          <w:rStyle w:val="aa"/>
          <w:i/>
          <w:lang w:val="en-US"/>
        </w:rPr>
        <w:t xml:space="preserve">, </w:t>
      </w:r>
      <w:r w:rsidR="00C11C31" w:rsidRPr="00C11C31">
        <w:rPr>
          <w:rStyle w:val="aa"/>
          <w:i/>
        </w:rPr>
        <w:t>духовка</w:t>
      </w:r>
      <w:r w:rsidR="00C11C31" w:rsidRPr="00C11C31">
        <w:rPr>
          <w:rStyle w:val="aa"/>
          <w:i/>
          <w:lang w:val="en-US"/>
        </w:rPr>
        <w:t xml:space="preserve"> </w:t>
      </w:r>
      <w:proofErr w:type="spellStart"/>
      <w:r w:rsidR="00C11C31" w:rsidRPr="00C11C31">
        <w:rPr>
          <w:rStyle w:val="aa"/>
          <w:i/>
          <w:lang w:val="en-US"/>
        </w:rPr>
        <w:t>Abat</w:t>
      </w:r>
      <w:proofErr w:type="spellEnd"/>
      <w:r w:rsidR="00C11C31" w:rsidRPr="00C11C31">
        <w:rPr>
          <w:rStyle w:val="aa"/>
          <w:i/>
          <w:lang w:val="en-US"/>
        </w:rPr>
        <w:t xml:space="preserve"> (</w:t>
      </w:r>
      <w:r w:rsidR="00C11C31" w:rsidRPr="00C11C31">
        <w:rPr>
          <w:rStyle w:val="aa"/>
          <w:i/>
        </w:rPr>
        <w:t>ШЖЭ</w:t>
      </w:r>
      <w:r w:rsidR="00C11C31" w:rsidRPr="001A7C95">
        <w:rPr>
          <w:rStyle w:val="aa"/>
          <w:i/>
          <w:lang w:val="en-US"/>
        </w:rPr>
        <w:t>-2</w:t>
      </w:r>
      <w:r w:rsidR="00C11C31" w:rsidRPr="00C11C31">
        <w:rPr>
          <w:rStyle w:val="aa"/>
          <w:i/>
        </w:rPr>
        <w:t>б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ЭП</w:t>
      </w:r>
      <w:r w:rsidR="00C11C31" w:rsidRPr="001A7C95">
        <w:rPr>
          <w:rStyle w:val="aa"/>
          <w:i/>
          <w:lang w:val="en-US"/>
        </w:rPr>
        <w:t>-6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ЖШ</w:t>
      </w:r>
      <w:r w:rsidR="00C11C31" w:rsidRPr="00C11C31">
        <w:rPr>
          <w:rStyle w:val="aa"/>
          <w:i/>
          <w:lang w:val="en-US"/>
        </w:rPr>
        <w:t xml:space="preserve">), </w:t>
      </w:r>
      <w:r w:rsidR="00C11C31" w:rsidRPr="00C11C31">
        <w:rPr>
          <w:rStyle w:val="aa"/>
          <w:i/>
        </w:rPr>
        <w:t>тестомесильная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машина</w:t>
      </w:r>
      <w:r w:rsidR="00C11C31" w:rsidRPr="00C11C31">
        <w:rPr>
          <w:rStyle w:val="aa"/>
          <w:i/>
          <w:lang w:val="en-US"/>
        </w:rPr>
        <w:t xml:space="preserve">, </w:t>
      </w:r>
      <w:r w:rsidR="00C11C31" w:rsidRPr="00C11C31">
        <w:rPr>
          <w:rStyle w:val="aa"/>
          <w:i/>
        </w:rPr>
        <w:t>весы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Штрих</w:t>
      </w:r>
      <w:r w:rsidR="00C11C31" w:rsidRPr="001A7C95">
        <w:rPr>
          <w:rStyle w:val="aa"/>
          <w:i/>
          <w:lang w:val="en-US"/>
        </w:rPr>
        <w:t>-</w:t>
      </w:r>
      <w:r w:rsidR="00C11C31" w:rsidRPr="00C11C31">
        <w:rPr>
          <w:rStyle w:val="aa"/>
          <w:i/>
        </w:rPr>
        <w:t>МП</w:t>
      </w:r>
      <w:r w:rsidR="00C11C31" w:rsidRPr="00C11C31">
        <w:rPr>
          <w:rStyle w:val="aa"/>
          <w:i/>
          <w:lang w:val="en-US"/>
        </w:rPr>
        <w:t xml:space="preserve"> (</w:t>
      </w:r>
      <w:r w:rsidR="00C11C31" w:rsidRPr="00C11C31">
        <w:rPr>
          <w:rStyle w:val="aa"/>
          <w:i/>
        </w:rPr>
        <w:t>МТМ</w:t>
      </w:r>
      <w:r w:rsidR="00C11C31" w:rsidRPr="001A7C95">
        <w:rPr>
          <w:rStyle w:val="aa"/>
          <w:i/>
          <w:lang w:val="en-US"/>
        </w:rPr>
        <w:t>-65</w:t>
      </w:r>
      <w:r w:rsidR="00C11C31" w:rsidRPr="00C11C31">
        <w:rPr>
          <w:rStyle w:val="aa"/>
          <w:i/>
          <w:lang w:val="en-US"/>
        </w:rPr>
        <w:t xml:space="preserve">), </w:t>
      </w:r>
      <w:r w:rsidR="00C11C31" w:rsidRPr="00C11C31">
        <w:rPr>
          <w:rStyle w:val="aa"/>
          <w:i/>
        </w:rPr>
        <w:t>универсальная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машина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типа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УКМ</w:t>
      </w:r>
      <w:r w:rsidR="00C11C31" w:rsidRPr="00C11C31">
        <w:rPr>
          <w:rStyle w:val="aa"/>
          <w:i/>
          <w:lang w:val="en-US"/>
        </w:rPr>
        <w:t xml:space="preserve">, </w:t>
      </w:r>
      <w:r w:rsidR="00C11C31" w:rsidRPr="00C11C31">
        <w:rPr>
          <w:rStyle w:val="aa"/>
          <w:i/>
        </w:rPr>
        <w:t>КПЭМ</w:t>
      </w:r>
      <w:r w:rsidR="00C11C31" w:rsidRPr="001A7C95">
        <w:rPr>
          <w:rStyle w:val="aa"/>
          <w:i/>
          <w:lang w:val="en-US"/>
        </w:rPr>
        <w:t>-60,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весы</w:t>
      </w:r>
      <w:r w:rsidR="00C11C31" w:rsidRPr="00C11C31">
        <w:rPr>
          <w:rStyle w:val="aa"/>
          <w:i/>
          <w:lang w:val="en-US"/>
        </w:rPr>
        <w:t xml:space="preserve"> CAS-05, </w:t>
      </w:r>
      <w:r w:rsidR="00C11C31" w:rsidRPr="00C11C31">
        <w:rPr>
          <w:rStyle w:val="aa"/>
          <w:i/>
        </w:rPr>
        <w:t>хлеборезка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АХМ</w:t>
      </w:r>
      <w:r w:rsidR="00C11C31" w:rsidRPr="00C11C31">
        <w:rPr>
          <w:rStyle w:val="aa"/>
          <w:i/>
          <w:lang w:val="en-US"/>
        </w:rPr>
        <w:t xml:space="preserve"> 300-Т2, </w:t>
      </w:r>
      <w:r w:rsidR="00C11C31" w:rsidRPr="00C11C31">
        <w:rPr>
          <w:rStyle w:val="aa"/>
          <w:i/>
        </w:rPr>
        <w:t>холодильник</w:t>
      </w:r>
      <w:r w:rsidR="00C11C31" w:rsidRPr="00C11C31">
        <w:rPr>
          <w:rStyle w:val="aa"/>
          <w:i/>
          <w:lang w:val="en-US"/>
        </w:rPr>
        <w:t xml:space="preserve"> </w:t>
      </w:r>
      <w:proofErr w:type="spellStart"/>
      <w:r w:rsidR="00C11C31" w:rsidRPr="00C11C31">
        <w:rPr>
          <w:rStyle w:val="aa"/>
          <w:i/>
          <w:lang w:val="en-US"/>
        </w:rPr>
        <w:t>Pozis</w:t>
      </w:r>
      <w:proofErr w:type="spellEnd"/>
      <w:r w:rsidR="00C11C31" w:rsidRPr="00C11C31">
        <w:rPr>
          <w:rStyle w:val="aa"/>
          <w:i/>
          <w:lang w:val="en-US"/>
        </w:rPr>
        <w:t xml:space="preserve">, </w:t>
      </w:r>
      <w:r w:rsidR="00C11C31" w:rsidRPr="00C11C31">
        <w:rPr>
          <w:rStyle w:val="aa"/>
          <w:i/>
        </w:rPr>
        <w:t>овощерезка</w:t>
      </w:r>
      <w:r w:rsidR="00C11C31" w:rsidRPr="00C11C31">
        <w:rPr>
          <w:rStyle w:val="aa"/>
          <w:i/>
          <w:lang w:val="en-US"/>
        </w:rPr>
        <w:t xml:space="preserve"> Bistro, </w:t>
      </w:r>
      <w:r w:rsidR="00C11C31" w:rsidRPr="00C11C31">
        <w:rPr>
          <w:rStyle w:val="aa"/>
          <w:i/>
        </w:rPr>
        <w:t>холодильник</w:t>
      </w:r>
      <w:r w:rsidR="00C11C31" w:rsidRPr="00C11C31">
        <w:rPr>
          <w:rStyle w:val="aa"/>
          <w:i/>
          <w:lang w:val="en-US"/>
        </w:rPr>
        <w:t xml:space="preserve"> </w:t>
      </w:r>
      <w:r w:rsidR="00C11C31" w:rsidRPr="00C11C31">
        <w:rPr>
          <w:rStyle w:val="aa"/>
          <w:i/>
        </w:rPr>
        <w:t>МХМ</w:t>
      </w:r>
      <w:r w:rsidR="00C11C31" w:rsidRPr="00C11C31">
        <w:rPr>
          <w:rStyle w:val="aa"/>
          <w:i/>
          <w:lang w:val="en-US"/>
        </w:rPr>
        <w:t xml:space="preserve"> </w:t>
      </w:r>
      <w:r w:rsidR="0071588D">
        <w:fldChar w:fldCharType="end"/>
      </w:r>
      <w:r w:rsidRPr="00963FCC">
        <w:rPr>
          <w:rStyle w:val="aa"/>
          <w:i/>
          <w:lang w:val="en-US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C11C31" w:rsidRPr="00C11C31">
          <w:rPr>
            <w:rStyle w:val="aa"/>
            <w:i/>
          </w:rPr>
          <w:t xml:space="preserve"> продукты питания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963FCC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21F0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F21F0A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F21F0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F21F0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963FCC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F21F0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F21F0A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141D94" w:rsidRDefault="00141D94" w:rsidP="00A20882">
      <w:pPr>
        <w:jc w:val="both"/>
        <w:rPr>
          <w:b/>
        </w:rPr>
      </w:pP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963FCC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963FCC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91FE2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63FCC" w:rsidP="00963FCC">
            <w:pPr>
              <w:pStyle w:val="a8"/>
              <w:jc w:val="both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213; Приказ Министерства здравоохранения и социального развития Российской Федерации от 12 апреля 2011 г. N 302н, прил.1, п. 3.10 - 1 раз в 2 года, п. 4.1 - 1 раз в год; прил.2, п. 15 - 1 раз в год.</w:t>
            </w:r>
            <w:proofErr w:type="gramEnd"/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963FCC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="0071588D">
        <w:fldChar w:fldCharType="begin"/>
      </w:r>
      <w:r w:rsidR="0071588D">
        <w:instrText xml:space="preserve"> DOCVARIABLE "s_050" \* MERGEFORMAT </w:instrText>
      </w:r>
      <w:r w:rsidR="0071588D">
        <w:fldChar w:fldCharType="separate"/>
      </w:r>
      <w:r w:rsidR="00141D94" w:rsidRPr="00141D94">
        <w:rPr>
          <w:i/>
          <w:u w:val="single"/>
        </w:rPr>
        <w:t>1. Рекомендации по улучшению и оздоровлению условий труда:</w:t>
      </w:r>
      <w:r w:rsidR="00141D94" w:rsidRPr="00141D94">
        <w:rPr>
          <w:i/>
          <w:u w:val="single"/>
        </w:rPr>
        <w:br/>
        <w:t xml:space="preserve"> 1.1. Рационализировать рабочее место и рабочую позу (Снижение тяжести трудового процесса);</w:t>
      </w:r>
      <w:r w:rsidR="00141D94" w:rsidRPr="00141D94">
        <w:rPr>
          <w:i/>
          <w:u w:val="single"/>
        </w:rPr>
        <w:tab/>
        <w:t>   </w:t>
      </w:r>
      <w:r w:rsidR="00141D94" w:rsidRPr="00141D94">
        <w:rPr>
          <w:i/>
          <w:u w:val="single"/>
        </w:rPr>
        <w:br/>
        <w:t xml:space="preserve"> 2. </w:t>
      </w:r>
      <w:proofErr w:type="gramStart"/>
      <w:r w:rsidR="00141D94" w:rsidRPr="00141D94">
        <w:rPr>
          <w:i/>
          <w:u w:val="single"/>
        </w:rPr>
        <w:t xml:space="preserve">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265; </w:t>
      </w:r>
      <w:proofErr w:type="spellStart"/>
      <w:r w:rsidR="00141D94" w:rsidRPr="00141D94">
        <w:rPr>
          <w:i/>
          <w:u w:val="single"/>
        </w:rPr>
        <w:t>СанПиН</w:t>
      </w:r>
      <w:proofErr w:type="spellEnd"/>
      <w:r w:rsidR="00141D94" w:rsidRPr="00141D94">
        <w:rPr>
          <w:i/>
          <w:u w:val="single"/>
        </w:rPr>
        <w:t xml:space="preserve"> 2.4.6.2553-09, п. 4.3.3, п. 4.6.1, п. 4.6.4; Постановление Правительства РФ от 25 февраля 2000 г. N 163, п. 2098);</w:t>
      </w:r>
      <w:proofErr w:type="gramEnd"/>
      <w:r w:rsidR="00141D94" w:rsidRPr="00141D94">
        <w:rPr>
          <w:i/>
          <w:u w:val="single"/>
        </w:rPr>
        <w:tab/>
        <w:t>   </w:t>
      </w:r>
      <w:r w:rsidR="00141D94" w:rsidRPr="00141D9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="00141D94" w:rsidRPr="00141D94">
        <w:rPr>
          <w:i/>
          <w:u w:val="single"/>
        </w:rPr>
        <w:tab/>
        <w:t>   </w:t>
      </w:r>
      <w:r w:rsidR="0071588D">
        <w:fldChar w:fldCharType="end"/>
      </w:r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56421F" w:rsidRPr="0056421F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5233BE" w:rsidRDefault="005233BE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11C31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11C31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bookmarkStart w:id="31" w:name="_GoBack"/>
      <w:bookmarkEnd w:id="31"/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C11C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11C31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11C31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C11C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r>
              <w:lastRenderedPageBreak/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(дата)</w:t>
            </w: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(дата)</w:t>
            </w: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1C31" w:rsidRPr="00C11C31" w:rsidRDefault="00C11C31" w:rsidP="004E51DC">
            <w:pPr>
              <w:pStyle w:val="a8"/>
            </w:pPr>
          </w:p>
        </w:tc>
      </w:tr>
      <w:tr w:rsidR="00C11C31" w:rsidRPr="00C11C31" w:rsidTr="00C11C3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11C31" w:rsidRPr="00C11C31" w:rsidRDefault="00C11C31" w:rsidP="004E51DC">
            <w:pPr>
              <w:pStyle w:val="a8"/>
              <w:rPr>
                <w:vertAlign w:val="superscript"/>
              </w:rPr>
            </w:pPr>
            <w:r w:rsidRPr="00C11C31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56421F" w:rsidTr="0056421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421F" w:rsidRDefault="0056421F" w:rsidP="003C5C39">
            <w:pPr>
              <w:pStyle w:val="a8"/>
            </w:pPr>
            <w:r w:rsidRPr="0056421F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421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421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421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421F" w:rsidRDefault="0056421F" w:rsidP="003C5C39">
            <w:pPr>
              <w:pStyle w:val="a8"/>
            </w:pPr>
            <w:r w:rsidRPr="0056421F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56421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56421F" w:rsidRDefault="009D003A" w:rsidP="003C5C39">
            <w:pPr>
              <w:pStyle w:val="a8"/>
            </w:pPr>
            <w:r>
              <w:t>12.01.2017</w:t>
            </w:r>
          </w:p>
        </w:tc>
      </w:tr>
      <w:tr w:rsidR="00EF07A3" w:rsidRPr="0056421F" w:rsidTr="0056421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56421F" w:rsidRDefault="0056421F" w:rsidP="003C5C39">
            <w:pPr>
              <w:pStyle w:val="a8"/>
              <w:rPr>
                <w:b/>
                <w:vertAlign w:val="superscript"/>
              </w:rPr>
            </w:pPr>
            <w:r w:rsidRPr="0056421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56421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56421F" w:rsidRDefault="0056421F" w:rsidP="00EF07A3">
            <w:pPr>
              <w:pStyle w:val="a8"/>
              <w:rPr>
                <w:b/>
                <w:vertAlign w:val="superscript"/>
              </w:rPr>
            </w:pPr>
            <w:r w:rsidRPr="005642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56421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56421F" w:rsidRDefault="0056421F" w:rsidP="00EF07A3">
            <w:pPr>
              <w:pStyle w:val="a8"/>
              <w:rPr>
                <w:b/>
                <w:vertAlign w:val="superscript"/>
              </w:rPr>
            </w:pPr>
            <w:r w:rsidRPr="0056421F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56421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56421F" w:rsidRDefault="0056421F" w:rsidP="00EF07A3">
            <w:pPr>
              <w:pStyle w:val="a8"/>
              <w:rPr>
                <w:vertAlign w:val="superscript"/>
              </w:rPr>
            </w:pPr>
            <w:r w:rsidRPr="0056421F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C11C3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C11C31" w:rsidP="004E51DC">
            <w:pPr>
              <w:pStyle w:val="a8"/>
            </w:pPr>
            <w:proofErr w:type="spellStart"/>
            <w:r>
              <w:t>Салахутдинова</w:t>
            </w:r>
            <w:proofErr w:type="spellEnd"/>
            <w:r>
              <w:t xml:space="preserve"> Г.Ш.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A8157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C11C3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C11C3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1588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1588D" w:rsidRPr="009E2A4C">
            <w:rPr>
              <w:rStyle w:val="ad"/>
              <w:sz w:val="20"/>
              <w:szCs w:val="20"/>
            </w:rPr>
            <w:fldChar w:fldCharType="separate"/>
          </w:r>
          <w:r w:rsidR="001A7C95">
            <w:rPr>
              <w:rStyle w:val="ad"/>
              <w:noProof/>
              <w:sz w:val="20"/>
              <w:szCs w:val="20"/>
            </w:rPr>
            <w:t>3</w:t>
          </w:r>
          <w:r w:rsidR="0071588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1A7C95" w:rsidRPr="001A7C95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2761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й справочник должностей руководителей, специалистов и других служащих, утвержден Постановлением Минтруда РФ от 21 августа 1998г. N 37. Раздел I. Общеотраслевые квалификационные характеристики должностей работников, занятых на предприятиях, в учреждениях и организациях. Должности руководителей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1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1 "/>
    <w:docVar w:name="oborud" w:val=" плиты Abat, духовка Abat (ШЖЭ-2б ЭП-6 ЖШ), тестомесильная машина, весы Штрих-МП (МТМ-65), универсальная машина типа УКМ, КПЭМ-60, весы CAS-05, хлеборезка АХМ 300-Т2, холодильник Pozis, овощерезка Bistro, холодильник МХМ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5AE2CAE5140E4EC39D60698BA8301332"/>
    <w:docVar w:name="rm_id" w:val="35"/>
    <w:docVar w:name="rm_name" w:val="                                          "/>
    <w:docVar w:name="rm_number" w:val=" 1.4.0.1 "/>
    <w:docVar w:name="s_050" w:val="1. Рекомендации по улучшению и оздоровлению условий труда: 1.1. Рационализировать рабочее место и рабочую позу (Снижение тяжести трудового процесса);    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СанПиН 2.4.6.2553-09, п. 4.3.3, п. 4.6.1, п. 4.6.4; Постановление Правительства РФ от 25 февраля 2000 г. N 163, п. 2098);     3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продукты питани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СанПиН 2.4.6.2553-09, п. 4.3.3, п. 4.6.1, п. 4.6.4; Постановление Правительства РФ от 25 февраля 2000 г. N 163, п. 2098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110025"/>
    <w:rsid w:val="00141D94"/>
    <w:rsid w:val="001429B1"/>
    <w:rsid w:val="00145419"/>
    <w:rsid w:val="001456F8"/>
    <w:rsid w:val="00145863"/>
    <w:rsid w:val="0015635F"/>
    <w:rsid w:val="001607C8"/>
    <w:rsid w:val="001A7C95"/>
    <w:rsid w:val="001F4D8D"/>
    <w:rsid w:val="00232C8F"/>
    <w:rsid w:val="00234932"/>
    <w:rsid w:val="00244615"/>
    <w:rsid w:val="002A0605"/>
    <w:rsid w:val="002C430E"/>
    <w:rsid w:val="002C72BE"/>
    <w:rsid w:val="002D2010"/>
    <w:rsid w:val="002E55C6"/>
    <w:rsid w:val="00305B2F"/>
    <w:rsid w:val="00335F25"/>
    <w:rsid w:val="00367816"/>
    <w:rsid w:val="003876C3"/>
    <w:rsid w:val="003C24DB"/>
    <w:rsid w:val="003C5C39"/>
    <w:rsid w:val="003C6E36"/>
    <w:rsid w:val="0040104A"/>
    <w:rsid w:val="00402CAC"/>
    <w:rsid w:val="00444410"/>
    <w:rsid w:val="00481C22"/>
    <w:rsid w:val="004A47AD"/>
    <w:rsid w:val="004B78DB"/>
    <w:rsid w:val="004C4DB2"/>
    <w:rsid w:val="004E51DC"/>
    <w:rsid w:val="004E5FB2"/>
    <w:rsid w:val="00510595"/>
    <w:rsid w:val="00512D6C"/>
    <w:rsid w:val="005233BE"/>
    <w:rsid w:val="00556F3F"/>
    <w:rsid w:val="00563E94"/>
    <w:rsid w:val="0056421F"/>
    <w:rsid w:val="00576095"/>
    <w:rsid w:val="00597803"/>
    <w:rsid w:val="005A3A36"/>
    <w:rsid w:val="005B466C"/>
    <w:rsid w:val="005B6963"/>
    <w:rsid w:val="005B7FE8"/>
    <w:rsid w:val="005C0A9A"/>
    <w:rsid w:val="005F5FCF"/>
    <w:rsid w:val="005F6B08"/>
    <w:rsid w:val="0069682B"/>
    <w:rsid w:val="006C28B3"/>
    <w:rsid w:val="007049EB"/>
    <w:rsid w:val="00710271"/>
    <w:rsid w:val="0071588D"/>
    <w:rsid w:val="00717C9F"/>
    <w:rsid w:val="00720CB6"/>
    <w:rsid w:val="0072715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67678"/>
    <w:rsid w:val="0087047E"/>
    <w:rsid w:val="00880DBC"/>
    <w:rsid w:val="0088195B"/>
    <w:rsid w:val="00883461"/>
    <w:rsid w:val="008E68DE"/>
    <w:rsid w:val="008E70C1"/>
    <w:rsid w:val="0090588D"/>
    <w:rsid w:val="0092778A"/>
    <w:rsid w:val="00963FCC"/>
    <w:rsid w:val="00967790"/>
    <w:rsid w:val="0098630F"/>
    <w:rsid w:val="0099124D"/>
    <w:rsid w:val="00991FE2"/>
    <w:rsid w:val="009D003A"/>
    <w:rsid w:val="00A100AB"/>
    <w:rsid w:val="00A12349"/>
    <w:rsid w:val="00A20882"/>
    <w:rsid w:val="00A7346C"/>
    <w:rsid w:val="00A81571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3426"/>
    <w:rsid w:val="00B80FB7"/>
    <w:rsid w:val="00BA5029"/>
    <w:rsid w:val="00BC0CB1"/>
    <w:rsid w:val="00BC2F3C"/>
    <w:rsid w:val="00C02721"/>
    <w:rsid w:val="00C03F4A"/>
    <w:rsid w:val="00C11C31"/>
    <w:rsid w:val="00C20386"/>
    <w:rsid w:val="00CE3307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EF78B6"/>
    <w:rsid w:val="00F21F0A"/>
    <w:rsid w:val="00F31AF6"/>
    <w:rsid w:val="00F76072"/>
    <w:rsid w:val="00FA1EBC"/>
    <w:rsid w:val="00FB001B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5</TotalTime>
  <Pages>3</Pages>
  <Words>719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16</cp:revision>
  <dcterms:created xsi:type="dcterms:W3CDTF">2014-05-29T20:44:00Z</dcterms:created>
  <dcterms:modified xsi:type="dcterms:W3CDTF">2017-01-16T08:07:00Z</dcterms:modified>
</cp:coreProperties>
</file>